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Dore Abbey.</w:t>
      </w:r>
      <w:bookmarkStart w:id="0" w:name="_GoBack"/>
      <w:bookmarkEnd w:id="0"/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0539" w:rsidRDefault="007C0539" w:rsidP="007C05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C0539" w:rsidRDefault="007C0539" w:rsidP="007C05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sectPr w:rsidR="00DD5B8A" w:rsidRPr="007C05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539" w:rsidRDefault="007C0539" w:rsidP="00564E3C">
      <w:pPr>
        <w:spacing w:after="0" w:line="240" w:lineRule="auto"/>
      </w:pPr>
      <w:r>
        <w:separator/>
      </w:r>
    </w:p>
  </w:endnote>
  <w:endnote w:type="continuationSeparator" w:id="0">
    <w:p w:rsidR="007C0539" w:rsidRDefault="007C05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0539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539" w:rsidRDefault="007C0539" w:rsidP="00564E3C">
      <w:pPr>
        <w:spacing w:after="0" w:line="240" w:lineRule="auto"/>
      </w:pPr>
      <w:r>
        <w:separator/>
      </w:r>
    </w:p>
  </w:footnote>
  <w:footnote w:type="continuationSeparator" w:id="0">
    <w:p w:rsidR="007C0539" w:rsidRDefault="007C05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539"/>
    <w:rsid w:val="00372DC6"/>
    <w:rsid w:val="00564E3C"/>
    <w:rsid w:val="0064591D"/>
    <w:rsid w:val="007C053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C032B"/>
  <w15:chartTrackingRefBased/>
  <w15:docId w15:val="{6303FEC2-70B9-4ECA-9297-D0F0CC65B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2016-01-16T17:05:00Z</dcterms:created>
  <dcterms:modified xsi:type="dcterms:W3CDTF">2016-01-16T17:06:00Z</dcterms:modified>
</cp:coreProperties>
</file>